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05.05.2016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830F7" w:rsidRDefault="005830F7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30F7" w:rsidRPr="008978B2" w:rsidRDefault="005830F7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“ÖRÜNTÜ ÇALIŞALIM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okuma yazmaya hazırlık çalışmaları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830F7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Pr="008978B2" w:rsidRDefault="005830F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30F7" w:rsidRDefault="005830F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30F7" w:rsidRDefault="005830F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30F7" w:rsidRPr="00EF689B" w:rsidRDefault="005830F7" w:rsidP="00EF689B"/>
    <w:p w:rsidR="005830F7" w:rsidRDefault="005830F7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830F7" w:rsidRPr="00AD188D" w:rsidRDefault="005830F7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ÖRÜNTÜ ÇALIŞALIM</w:t>
      </w:r>
    </w:p>
    <w:p w:rsidR="005830F7" w:rsidRPr="00436F22" w:rsidRDefault="005830F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okuma yazmaya hazırlık çalışmaları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5830F7" w:rsidRDefault="005830F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5830F7" w:rsidRPr="00436F22" w:rsidRDefault="005830F7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830F7" w:rsidRPr="00BB3A48" w:rsidRDefault="005830F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26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">
            <v:textbox>
              <w:txbxContent>
                <w:p w:rsidR="005830F7" w:rsidRDefault="005830F7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830F7" w:rsidRDefault="005830F7" w:rsidP="0097350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(Çocuklardan birgün önceden bir tane oyuncak getirmeleri istenir)</w:t>
                  </w: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Etkinlik alanın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 çocukların  getirdikleri oyuncaklar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 yerleştirilerek oyun merkezi oluşturulur. Çocuklara oyunun kuralları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anlatılır. Müzik başladığında getirdikleri oyuncakları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 ile  dans edecekleri fakat müzik durunca elindekini bir arkadaşıyla değiştirmesi gerektiği  anlatılır.</w:t>
                  </w: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Oyunda paylaşmanın öneminden bahsedilir, sorun yaşayan çocuklara sorunlarını çözmek için rehberlik edilir.  Oyun çocukların dikkat süresine göre devam ettirilir.</w:t>
                  </w: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Etkinliğinin  sonunda aynı nesneleri kullanarak  renklerine, boyutlarına göre </w:t>
                  </w:r>
                  <w:r w:rsidRPr="00C345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örüntü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oluşturma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çalışması yapılır.</w:t>
                  </w: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30F7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Çocukların dinlenmesi için; evden getirdikleri eşarp,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tülbent vb eşyalarını alarak minderlere uzanmaları ve örtülerini üzerlerine örterek 1-2 dakika yatmaları istenir. Bu arada dinlendirici müzik açılır. Çalışma tamamlandıktan   sonra her çocuk getirdiği eşyayı tekrar eve götürmek için çantasına koyar. </w:t>
                  </w: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30F7" w:rsidRPr="00E67790" w:rsidRDefault="005830F7" w:rsidP="009735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214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">
            <v:textbox>
              <w:txbxContent>
                <w:p w:rsidR="005830F7" w:rsidRDefault="005830F7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830F7" w:rsidRDefault="005830F7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5830F7" w:rsidRPr="00E67790" w:rsidRDefault="005830F7" w:rsidP="00E67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Kazanım 14: Nesnelerle örüntü oluşturur.</w:t>
                  </w:r>
                </w:p>
                <w:p w:rsidR="005830F7" w:rsidRPr="00E67790" w:rsidRDefault="005830F7" w:rsidP="00E67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 xml:space="preserve">Modele bakarak nesnelerle örüntü oluşturur. </w:t>
                  </w:r>
                </w:p>
                <w:p w:rsidR="005830F7" w:rsidRDefault="005830F7" w:rsidP="00E6779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En çok üç öğeden oluşan örüntüdeki kuralı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tamamlar.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67790">
                    <w:rPr>
                      <w:rFonts w:ascii="Comic Sans MS" w:hAnsi="Comic Sans MS"/>
                      <w:sz w:val="20"/>
                      <w:szCs w:val="20"/>
                    </w:rPr>
                    <w:t>Nesnelerle özgün bir örüntü oluşturur</w:t>
                  </w:r>
                  <w:r w:rsidRPr="00E677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5830F7" w:rsidRPr="00C34590" w:rsidRDefault="005830F7" w:rsidP="00C345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5830F7" w:rsidRPr="00C34590" w:rsidRDefault="005830F7" w:rsidP="00C345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4590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5830F7" w:rsidRPr="00C34590" w:rsidRDefault="005830F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30F7" w:rsidRPr="00BB3A48" w:rsidRDefault="005830F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830F7" w:rsidRPr="00BB3A48" w:rsidRDefault="005830F7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11pt;margin-top:322.15pt;width:302.5pt;height:5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">
            <v:textbox style="mso-next-textbox:#Text Box 9">
              <w:txbxContent>
                <w:p w:rsidR="005830F7" w:rsidRPr="007706DB" w:rsidRDefault="005830F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1.6pt;margin-top:218.3pt;width:304.5pt;height:94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">
            <v:textbox style="mso-next-textbox:#Text Box 4">
              <w:txbxContent>
                <w:p w:rsidR="005830F7" w:rsidRDefault="005830F7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830F7" w:rsidRPr="00C36564" w:rsidRDefault="005830F7" w:rsidP="0097350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oyuncaklar</w:t>
                  </w:r>
                </w:p>
                <w:p w:rsidR="005830F7" w:rsidRDefault="005830F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5830F7" w:rsidRPr="00890E89" w:rsidRDefault="005830F7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Paylaşmak,örüntü</w:t>
                  </w:r>
                </w:p>
                <w:p w:rsidR="005830F7" w:rsidRPr="00436F22" w:rsidRDefault="005830F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830F7" w:rsidRPr="00436F22" w:rsidRDefault="005830F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Benzer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-farklı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312.4pt;margin-top:251.3pt;width:424.75pt;height:61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">
            <v:textbox style="mso-next-textbox:#Text Box 7">
              <w:txbxContent>
                <w:p w:rsidR="005830F7" w:rsidRDefault="005830F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5830F7" w:rsidRPr="009322A4" w:rsidRDefault="005830F7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5830F7" w:rsidRPr="00890E89" w:rsidRDefault="005830F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830F7" w:rsidRDefault="005830F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oyunu oynadık?</w:t>
      </w:r>
    </w:p>
    <w:p w:rsidR="005830F7" w:rsidRDefault="005830F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mi?</w:t>
      </w:r>
    </w:p>
    <w:p w:rsidR="005830F7" w:rsidRDefault="005830F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Elimizdeki tül ve atkılarla başka hangi oyunları oynayabilir?</w:t>
      </w:r>
    </w:p>
    <w:p w:rsidR="005830F7" w:rsidRPr="009322A4" w:rsidRDefault="005830F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8.sayı/7.8.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5830F7" w:rsidRPr="009322A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0F7" w:rsidRDefault="005830F7" w:rsidP="00806A98">
      <w:pPr>
        <w:spacing w:after="0" w:line="240" w:lineRule="auto"/>
      </w:pPr>
      <w:r>
        <w:separator/>
      </w:r>
    </w:p>
  </w:endnote>
  <w:endnote w:type="continuationSeparator" w:id="0">
    <w:p w:rsidR="005830F7" w:rsidRDefault="005830F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0F7" w:rsidRDefault="005830F7">
    <w:pPr>
      <w:pStyle w:val="Footer"/>
    </w:pPr>
  </w:p>
  <w:p w:rsidR="005830F7" w:rsidRDefault="005830F7">
    <w:pPr>
      <w:pStyle w:val="Footer"/>
    </w:pPr>
  </w:p>
  <w:p w:rsidR="005830F7" w:rsidRDefault="00583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0F7" w:rsidRDefault="005830F7" w:rsidP="00806A98">
      <w:pPr>
        <w:spacing w:after="0" w:line="240" w:lineRule="auto"/>
      </w:pPr>
      <w:r>
        <w:separator/>
      </w:r>
    </w:p>
  </w:footnote>
  <w:footnote w:type="continuationSeparator" w:id="0">
    <w:p w:rsidR="005830F7" w:rsidRDefault="005830F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2363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2D6C"/>
    <w:rsid w:val="005364CF"/>
    <w:rsid w:val="0057788E"/>
    <w:rsid w:val="00577EBE"/>
    <w:rsid w:val="005830F7"/>
    <w:rsid w:val="0059067C"/>
    <w:rsid w:val="005B492E"/>
    <w:rsid w:val="005C3EC7"/>
    <w:rsid w:val="005C5442"/>
    <w:rsid w:val="005D35FA"/>
    <w:rsid w:val="005E6136"/>
    <w:rsid w:val="00606432"/>
    <w:rsid w:val="00606435"/>
    <w:rsid w:val="0064489B"/>
    <w:rsid w:val="006836CC"/>
    <w:rsid w:val="006A7D9A"/>
    <w:rsid w:val="006B5B61"/>
    <w:rsid w:val="006D28C4"/>
    <w:rsid w:val="006D6401"/>
    <w:rsid w:val="006D6FD2"/>
    <w:rsid w:val="00764F63"/>
    <w:rsid w:val="007706DB"/>
    <w:rsid w:val="00780CF5"/>
    <w:rsid w:val="007D7C03"/>
    <w:rsid w:val="00801C8B"/>
    <w:rsid w:val="00806A98"/>
    <w:rsid w:val="00816341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66DAF"/>
    <w:rsid w:val="00973508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4590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2C4D"/>
    <w:rsid w:val="00D94A26"/>
    <w:rsid w:val="00E04C1B"/>
    <w:rsid w:val="00E1402F"/>
    <w:rsid w:val="00E4402B"/>
    <w:rsid w:val="00E47557"/>
    <w:rsid w:val="00E614B8"/>
    <w:rsid w:val="00E67790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6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160</Words>
  <Characters>918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4</cp:revision>
  <dcterms:created xsi:type="dcterms:W3CDTF">2015-09-02T21:12:00Z</dcterms:created>
  <dcterms:modified xsi:type="dcterms:W3CDTF">2015-09-06T21:05:00Z</dcterms:modified>
</cp:coreProperties>
</file>